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page" w:tblpX="1527" w:tblpY="852"/>
        <w:tblOverlap w:val="never"/>
        <w:tblW w:w="96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3"/>
        <w:gridCol w:w="1018"/>
        <w:gridCol w:w="5923"/>
        <w:gridCol w:w="2573"/>
      </w:tblGrid>
      <w:tr w:rsidR="00A74351" w:rsidRPr="00F762CC" w14:paraId="4BB2CD52" w14:textId="77777777" w:rsidTr="00F6165F">
        <w:trPr>
          <w:cantSplit/>
          <w:trHeight w:val="340"/>
        </w:trPr>
        <w:tc>
          <w:tcPr>
            <w:tcW w:w="9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E39AB5" w14:textId="36323DB8" w:rsidR="00A74351" w:rsidRPr="00F6165F" w:rsidRDefault="00D03D8A" w:rsidP="00F6165F">
            <w:pPr>
              <w:ind w:right="-108"/>
              <w:jc w:val="center"/>
              <w:rPr>
                <w:rFonts w:cs="Arial"/>
                <w:b/>
                <w:caps/>
                <w:noProof/>
                <w:color w:val="000000"/>
                <w:sz w:val="24"/>
                <w:szCs w:val="24"/>
              </w:rPr>
            </w:pPr>
            <w:bookmarkStart w:id="0" w:name="_Hlk168293340"/>
            <w:bookmarkStart w:id="1" w:name="_Hlk519079452"/>
            <w:r>
              <w:rPr>
                <w:noProof/>
              </w:rPr>
              <w:pict w14:anchorId="7F63E4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.4pt;height:113.25pt;visibility:visible;mso-wrap-style:square">
                  <v:imagedata r:id="rId7" o:title=""/>
                </v:shape>
              </w:pict>
            </w:r>
          </w:p>
        </w:tc>
      </w:tr>
      <w:tr w:rsidR="00A74351" w:rsidRPr="00F762CC" w14:paraId="1487A365" w14:textId="77777777" w:rsidTr="00F6165F">
        <w:trPr>
          <w:cantSplit/>
          <w:trHeight w:val="340"/>
        </w:trPr>
        <w:tc>
          <w:tcPr>
            <w:tcW w:w="96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AC24" w14:textId="276573BB" w:rsidR="00A74351" w:rsidRPr="00F6165F" w:rsidRDefault="00A74351" w:rsidP="00F6165F">
            <w:pPr>
              <w:ind w:right="-108"/>
              <w:jc w:val="center"/>
              <w:rPr>
                <w:color w:val="777772"/>
                <w:szCs w:val="22"/>
              </w:rPr>
            </w:pPr>
          </w:p>
        </w:tc>
      </w:tr>
      <w:bookmarkEnd w:id="0"/>
      <w:tr w:rsidR="00B83D52" w:rsidRPr="00F762CC" w14:paraId="38F04BD7" w14:textId="77777777" w:rsidTr="00F6165F">
        <w:trPr>
          <w:cantSplit/>
          <w:trHeight w:val="454"/>
        </w:trPr>
        <w:tc>
          <w:tcPr>
            <w:tcW w:w="962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EF21A85" w14:textId="73A7FA16" w:rsidR="00B83D52" w:rsidRPr="00F6165F" w:rsidRDefault="00ED707D" w:rsidP="00F6165F">
            <w:pPr>
              <w:spacing w:before="120"/>
              <w:ind w:right="-109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Dokumentacija za razpis</w:t>
            </w:r>
            <w:r w:rsidR="00965119">
              <w:rPr>
                <w:b/>
                <w:color w:val="auto"/>
                <w:sz w:val="24"/>
                <w:szCs w:val="24"/>
              </w:rPr>
              <w:t>/</w:t>
            </w:r>
            <w:r w:rsidR="00965119" w:rsidRPr="00D03D8A">
              <w:rPr>
                <w:b/>
                <w:color w:val="auto"/>
                <w:sz w:val="24"/>
                <w:szCs w:val="24"/>
                <w:lang w:val="pt-BR"/>
              </w:rPr>
              <w:t>Tender Documents</w:t>
            </w:r>
          </w:p>
        </w:tc>
      </w:tr>
      <w:tr w:rsidR="00F6165F" w:rsidRPr="00F762CC" w14:paraId="79234C4E" w14:textId="77777777" w:rsidTr="00965119">
        <w:trPr>
          <w:cantSplit/>
          <w:trHeight w:val="454"/>
        </w:trPr>
        <w:tc>
          <w:tcPr>
            <w:tcW w:w="11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9A43AE" w14:textId="7035D17E" w:rsidR="00B83D52" w:rsidRPr="00F6165F" w:rsidRDefault="00B83D52" w:rsidP="00F6165F">
            <w:pPr>
              <w:spacing w:before="120"/>
              <w:ind w:right="-108"/>
              <w:rPr>
                <w:rFonts w:cs="Arial"/>
                <w:b/>
                <w:color w:val="777772"/>
                <w:szCs w:val="22"/>
              </w:rPr>
            </w:pPr>
            <w:r w:rsidRPr="00F6165F">
              <w:rPr>
                <w:b/>
                <w:color w:val="777772"/>
                <w:szCs w:val="22"/>
              </w:rPr>
              <w:t>ŠT.</w:t>
            </w:r>
            <w:r w:rsidR="00965119">
              <w:rPr>
                <w:b/>
                <w:color w:val="777772"/>
                <w:szCs w:val="22"/>
              </w:rPr>
              <w:t>/No.</w:t>
            </w:r>
            <w:r w:rsidRPr="00F6165F">
              <w:rPr>
                <w:b/>
                <w:color w:val="777772"/>
                <w:szCs w:val="22"/>
              </w:rPr>
              <w:t>:</w:t>
            </w:r>
          </w:p>
        </w:tc>
        <w:tc>
          <w:tcPr>
            <w:tcW w:w="5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5C7A" w14:textId="215EE42B" w:rsidR="00B83D52" w:rsidRPr="00F6165F" w:rsidRDefault="00B83D52" w:rsidP="00F6165F">
            <w:pPr>
              <w:spacing w:before="120"/>
              <w:rPr>
                <w:rFonts w:cs="Arial"/>
                <w:b/>
                <w:color w:val="777772"/>
                <w:szCs w:val="22"/>
              </w:rPr>
            </w:pPr>
            <w:r w:rsidRPr="00F6165F">
              <w:rPr>
                <w:b/>
                <w:color w:val="777772"/>
                <w:szCs w:val="22"/>
              </w:rPr>
              <w:t>NAČRT</w:t>
            </w:r>
            <w:r w:rsidR="00965119">
              <w:rPr>
                <w:b/>
                <w:color w:val="777772"/>
                <w:szCs w:val="22"/>
              </w:rPr>
              <w:t>/DOCUMENTATION</w:t>
            </w:r>
            <w:r w:rsidRPr="00F6165F">
              <w:rPr>
                <w:b/>
                <w:color w:val="777772"/>
                <w:szCs w:val="22"/>
              </w:rPr>
              <w:t>: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9F8E4E" w14:textId="0140E57F" w:rsidR="00B83D52" w:rsidRPr="00F6165F" w:rsidRDefault="00B83D52" w:rsidP="00F6165F">
            <w:pPr>
              <w:spacing w:before="120"/>
              <w:ind w:right="6"/>
              <w:jc w:val="right"/>
              <w:rPr>
                <w:rFonts w:cs="Arial"/>
                <w:b/>
                <w:color w:val="777772"/>
                <w:szCs w:val="22"/>
              </w:rPr>
            </w:pPr>
            <w:r w:rsidRPr="00F6165F">
              <w:rPr>
                <w:b/>
                <w:color w:val="777772"/>
                <w:szCs w:val="22"/>
              </w:rPr>
              <w:t>ŠT. NAČRTA</w:t>
            </w:r>
            <w:r w:rsidR="00965119">
              <w:rPr>
                <w:b/>
                <w:color w:val="777772"/>
                <w:szCs w:val="22"/>
              </w:rPr>
              <w:t>/DOC. N</w:t>
            </w:r>
            <w:r w:rsidR="00D03D8A">
              <w:rPr>
                <w:b/>
                <w:color w:val="777772"/>
                <w:szCs w:val="22"/>
              </w:rPr>
              <w:t>o</w:t>
            </w:r>
            <w:r w:rsidR="00965119">
              <w:rPr>
                <w:b/>
                <w:color w:val="777772"/>
                <w:szCs w:val="22"/>
              </w:rPr>
              <w:t>.</w:t>
            </w:r>
            <w:r w:rsidRPr="00F6165F">
              <w:rPr>
                <w:b/>
                <w:color w:val="777772"/>
                <w:szCs w:val="22"/>
              </w:rPr>
              <w:t>:</w:t>
            </w:r>
          </w:p>
        </w:tc>
      </w:tr>
      <w:tr w:rsidR="0030510C" w:rsidRPr="009A0C24" w14:paraId="7BBEAAE1" w14:textId="77777777" w:rsidTr="00F6165F">
        <w:trPr>
          <w:cantSplit/>
        </w:trPr>
        <w:tc>
          <w:tcPr>
            <w:tcW w:w="9627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3343D8" w14:textId="1BE0915A" w:rsidR="0030510C" w:rsidRPr="00F6165F" w:rsidRDefault="00E0413C" w:rsidP="0030510C">
            <w:pPr>
              <w:tabs>
                <w:tab w:val="left" w:pos="1134"/>
                <w:tab w:val="right" w:pos="9405"/>
              </w:tabs>
              <w:spacing w:before="120" w:after="120"/>
              <w:ind w:right="6"/>
              <w:jc w:val="left"/>
              <w:rPr>
                <w:rFonts w:cs="Arial"/>
                <w:color w:val="auto"/>
                <w:szCs w:val="22"/>
              </w:rPr>
            </w:pPr>
            <w:r>
              <w:rPr>
                <w:rFonts w:cs="Arial"/>
                <w:color w:val="auto"/>
                <w:szCs w:val="22"/>
              </w:rPr>
              <w:t>0</w:t>
            </w:r>
            <w:r w:rsidR="0030510C" w:rsidRPr="00F6165F">
              <w:rPr>
                <w:rFonts w:cs="Arial"/>
                <w:color w:val="auto"/>
                <w:szCs w:val="22"/>
              </w:rPr>
              <w:tab/>
            </w:r>
            <w:r>
              <w:rPr>
                <w:rFonts w:cs="Arial"/>
                <w:color w:val="auto"/>
                <w:szCs w:val="22"/>
              </w:rPr>
              <w:t>ZBIRNI NAČRT</w:t>
            </w:r>
            <w:r w:rsidR="00965119">
              <w:rPr>
                <w:rFonts w:cs="Arial"/>
                <w:color w:val="auto"/>
                <w:szCs w:val="22"/>
              </w:rPr>
              <w:t>/</w:t>
            </w:r>
            <w:r w:rsidR="00965119" w:rsidRPr="0011237F">
              <w:rPr>
                <w:rFonts w:cs="Arial"/>
                <w:color w:val="auto"/>
                <w:szCs w:val="22"/>
              </w:rPr>
              <w:t>H</w:t>
            </w:r>
            <w:r w:rsidR="00965119">
              <w:rPr>
                <w:rFonts w:cs="Arial"/>
                <w:color w:val="auto"/>
                <w:szCs w:val="22"/>
              </w:rPr>
              <w:t>EAD FOLDER</w:t>
            </w:r>
            <w:r w:rsidR="0030510C" w:rsidRPr="00F6165F">
              <w:rPr>
                <w:rFonts w:cs="Arial"/>
                <w:color w:val="auto"/>
                <w:szCs w:val="22"/>
              </w:rPr>
              <w:tab/>
            </w:r>
            <w:r w:rsidR="00ED707D">
              <w:rPr>
                <w:rFonts w:cs="Arial"/>
                <w:color w:val="auto"/>
                <w:szCs w:val="22"/>
              </w:rPr>
              <w:br/>
              <w:t>0/1</w:t>
            </w:r>
            <w:r w:rsidR="00ED707D">
              <w:rPr>
                <w:rFonts w:cs="Arial"/>
                <w:color w:val="auto"/>
                <w:szCs w:val="22"/>
              </w:rPr>
              <w:tab/>
            </w:r>
            <w:r w:rsidR="00ED707D" w:rsidRPr="00ED707D">
              <w:rPr>
                <w:rFonts w:cs="Arial"/>
                <w:color w:val="auto"/>
                <w:szCs w:val="22"/>
              </w:rPr>
              <w:t>Zbirni načrt iz področja vseh strok</w:t>
            </w:r>
            <w:r w:rsidR="001E4DA0">
              <w:rPr>
                <w:rFonts w:cs="Arial"/>
                <w:color w:val="auto"/>
                <w:szCs w:val="22"/>
              </w:rPr>
              <w:t xml:space="preserve"> / </w:t>
            </w:r>
            <w:r w:rsidR="00A31D3F">
              <w:rPr>
                <w:rFonts w:cs="Arial"/>
                <w:color w:val="auto"/>
                <w:szCs w:val="22"/>
              </w:rPr>
              <w:t xml:space="preserve">Brez </w:t>
            </w:r>
            <w:r w:rsidR="00D443AF">
              <w:rPr>
                <w:rFonts w:cs="Arial"/>
                <w:color w:val="auto"/>
                <w:szCs w:val="22"/>
              </w:rPr>
              <w:t xml:space="preserve">notranje, </w:t>
            </w:r>
            <w:r w:rsidR="00A31D3F">
              <w:rPr>
                <w:rFonts w:cs="Arial"/>
                <w:color w:val="auto"/>
                <w:szCs w:val="22"/>
              </w:rPr>
              <w:t xml:space="preserve">pohištvene, </w:t>
            </w:r>
            <w:r w:rsidR="00A31D3F">
              <w:rPr>
                <w:rFonts w:cs="Arial"/>
                <w:color w:val="auto"/>
                <w:szCs w:val="22"/>
              </w:rPr>
              <w:br/>
            </w:r>
            <w:r w:rsidR="00A31D3F">
              <w:rPr>
                <w:rFonts w:cs="Arial"/>
                <w:color w:val="auto"/>
                <w:szCs w:val="22"/>
              </w:rPr>
              <w:tab/>
              <w:t>laboratorijske in kuhinjske opreme</w:t>
            </w:r>
            <w:r w:rsidR="001E4DA0">
              <w:rPr>
                <w:rFonts w:cs="Arial"/>
                <w:color w:val="auto"/>
                <w:szCs w:val="22"/>
              </w:rPr>
              <w:br/>
            </w:r>
            <w:r w:rsidR="001E4DA0">
              <w:rPr>
                <w:rFonts w:cs="Arial"/>
                <w:color w:val="auto"/>
                <w:szCs w:val="22"/>
              </w:rPr>
              <w:tab/>
            </w:r>
            <w:r w:rsidR="00965119" w:rsidRPr="00965119">
              <w:rPr>
                <w:rFonts w:cs="Arial"/>
                <w:color w:val="auto"/>
                <w:szCs w:val="22"/>
              </w:rPr>
              <w:t xml:space="preserve">Head folder from all disciplines </w:t>
            </w:r>
            <w:r w:rsidR="001E4DA0">
              <w:rPr>
                <w:rFonts w:cs="Arial"/>
                <w:color w:val="auto"/>
                <w:szCs w:val="22"/>
              </w:rPr>
              <w:t>/</w:t>
            </w:r>
            <w:r w:rsidR="00D443AF">
              <w:rPr>
                <w:rFonts w:cs="Arial"/>
                <w:color w:val="auto"/>
                <w:szCs w:val="22"/>
              </w:rPr>
              <w:t xml:space="preserve"> </w:t>
            </w:r>
            <w:r w:rsidR="00D443AF" w:rsidRPr="00D443AF">
              <w:rPr>
                <w:rFonts w:cs="Arial"/>
                <w:color w:val="auto"/>
                <w:szCs w:val="22"/>
              </w:rPr>
              <w:t xml:space="preserve">Excluding interior finishes, </w:t>
            </w:r>
            <w:r w:rsidR="00D443AF">
              <w:rPr>
                <w:rFonts w:cs="Arial"/>
                <w:color w:val="auto"/>
                <w:szCs w:val="22"/>
              </w:rPr>
              <w:br/>
            </w:r>
            <w:r w:rsidR="00D443AF">
              <w:rPr>
                <w:rFonts w:cs="Arial"/>
                <w:color w:val="auto"/>
                <w:szCs w:val="22"/>
              </w:rPr>
              <w:tab/>
            </w:r>
            <w:r w:rsidR="00D443AF" w:rsidRPr="00D443AF">
              <w:rPr>
                <w:rFonts w:cs="Arial"/>
                <w:color w:val="auto"/>
                <w:szCs w:val="22"/>
              </w:rPr>
              <w:t>furniture, laboratory and kitchen equipment</w:t>
            </w:r>
            <w:r w:rsidR="00ED707D">
              <w:rPr>
                <w:rFonts w:cs="Arial"/>
                <w:color w:val="auto"/>
                <w:szCs w:val="22"/>
              </w:rPr>
              <w:tab/>
              <w:t>JULFS</w:t>
            </w:r>
            <w:r w:rsidR="00965119">
              <w:rPr>
                <w:rFonts w:cs="Arial"/>
                <w:color w:val="auto"/>
                <w:szCs w:val="22"/>
              </w:rPr>
              <w:t>-</w:t>
            </w:r>
            <w:r w:rsidR="00ED707D">
              <w:rPr>
                <w:rFonts w:cs="Arial"/>
                <w:color w:val="auto"/>
                <w:szCs w:val="22"/>
              </w:rPr>
              <w:t>-6V</w:t>
            </w:r>
            <w:r w:rsidR="0030510C">
              <w:rPr>
                <w:rFonts w:cs="Arial"/>
                <w:color w:val="auto"/>
                <w:szCs w:val="22"/>
              </w:rPr>
              <w:t>/0</w:t>
            </w:r>
            <w:r w:rsidR="001E4DA0">
              <w:rPr>
                <w:rFonts w:cs="Arial"/>
                <w:color w:val="auto"/>
                <w:szCs w:val="22"/>
              </w:rPr>
              <w:t>2</w:t>
            </w:r>
            <w:r w:rsidR="00A31D3F">
              <w:rPr>
                <w:rFonts w:cs="Arial"/>
                <w:color w:val="auto"/>
                <w:szCs w:val="22"/>
              </w:rPr>
              <w:t>P</w:t>
            </w:r>
            <w:r w:rsidR="0030510C" w:rsidRPr="00F6165F">
              <w:rPr>
                <w:rFonts w:cs="Arial"/>
                <w:color w:val="auto"/>
                <w:szCs w:val="22"/>
              </w:rPr>
              <w:tab/>
            </w:r>
          </w:p>
        </w:tc>
      </w:tr>
      <w:tr w:rsidR="001C079E" w:rsidRPr="009A0C24" w14:paraId="2FB282C4" w14:textId="77777777" w:rsidTr="00965119">
        <w:trPr>
          <w:cantSplit/>
        </w:trPr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E6BC7" w14:textId="77777777" w:rsidR="001C079E" w:rsidRPr="00F6165F" w:rsidRDefault="001C079E" w:rsidP="00F6165F">
            <w:pPr>
              <w:ind w:right="-108"/>
              <w:jc w:val="left"/>
              <w:rPr>
                <w:color w:val="777772"/>
                <w:szCs w:val="22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14:paraId="2A699CD1" w14:textId="77777777" w:rsidR="001C079E" w:rsidRPr="00F6165F" w:rsidRDefault="001C079E" w:rsidP="00F6165F">
            <w:pPr>
              <w:jc w:val="left"/>
              <w:rPr>
                <w:color w:val="777772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30B1CA81" w14:textId="77777777" w:rsidR="001C079E" w:rsidRPr="00F6165F" w:rsidRDefault="001C079E" w:rsidP="00F6165F">
            <w:pPr>
              <w:ind w:left="-51" w:right="6"/>
              <w:jc w:val="right"/>
              <w:rPr>
                <w:color w:val="777772"/>
                <w:szCs w:val="22"/>
              </w:rPr>
            </w:pPr>
          </w:p>
        </w:tc>
      </w:tr>
      <w:tr w:rsidR="00F6165F" w:rsidRPr="009A0C24" w14:paraId="14A0697B" w14:textId="77777777" w:rsidTr="00F6165F">
        <w:trPr>
          <w:cantSplit/>
          <w:trHeight w:val="433"/>
        </w:trPr>
        <w:tc>
          <w:tcPr>
            <w:tcW w:w="113" w:type="dxa"/>
            <w:vMerge w:val="restart"/>
            <w:tcBorders>
              <w:top w:val="single" w:sz="6" w:space="0" w:color="EF6B00"/>
              <w:left w:val="single" w:sz="6" w:space="0" w:color="EF6B00"/>
              <w:bottom w:val="single" w:sz="6" w:space="0" w:color="EF6B00"/>
              <w:right w:val="single" w:sz="6" w:space="0" w:color="EF6B00"/>
            </w:tcBorders>
            <w:shd w:val="clear" w:color="auto" w:fill="EF6B00"/>
            <w:tcMar>
              <w:left w:w="28" w:type="dxa"/>
              <w:right w:w="28" w:type="dxa"/>
            </w:tcMar>
            <w:tcFitText/>
          </w:tcPr>
          <w:p w14:paraId="6E4F731D" w14:textId="33371897" w:rsidR="00667965" w:rsidRPr="00F6165F" w:rsidRDefault="00D03D8A" w:rsidP="00F6165F">
            <w:pPr>
              <w:ind w:right="-108"/>
              <w:jc w:val="left"/>
              <w:rPr>
                <w:color w:val="777772"/>
                <w:szCs w:val="22"/>
              </w:rPr>
            </w:pPr>
            <w:r>
              <w:rPr>
                <w:noProof/>
              </w:rPr>
              <w:pict w14:anchorId="5CA0C835">
                <v:shape id="_x0000_s2055" type="#_x0000_t75" style="position:absolute;margin-left:-1.1pt;margin-top:90.95pt;width:480.75pt;height:239.25pt;z-index:-251658752;mso-position-horizontal-relative:text;mso-position-vertical-relative:text">
                  <v:imagedata r:id="rId8" o:title=""/>
                </v:shape>
              </w:pict>
            </w:r>
          </w:p>
        </w:tc>
        <w:tc>
          <w:tcPr>
            <w:tcW w:w="9514" w:type="dxa"/>
            <w:gridSpan w:val="3"/>
            <w:tcBorders>
              <w:top w:val="single" w:sz="4" w:space="0" w:color="auto"/>
              <w:left w:val="single" w:sz="6" w:space="0" w:color="EF6B00"/>
              <w:bottom w:val="single" w:sz="4" w:space="0" w:color="auto"/>
              <w:right w:val="nil"/>
            </w:tcBorders>
          </w:tcPr>
          <w:p w14:paraId="79001E89" w14:textId="501B6FE0" w:rsidR="00667965" w:rsidRPr="00F6165F" w:rsidRDefault="00965119" w:rsidP="00F6165F">
            <w:pPr>
              <w:spacing w:before="200" w:after="200"/>
              <w:ind w:left="172" w:right="6"/>
              <w:jc w:val="left"/>
              <w:rPr>
                <w:b/>
                <w:color w:val="777772"/>
                <w:sz w:val="40"/>
                <w:szCs w:val="40"/>
              </w:rPr>
            </w:pPr>
            <w:r>
              <w:rPr>
                <w:b/>
                <w:color w:val="777772"/>
                <w:sz w:val="40"/>
                <w:szCs w:val="40"/>
                <w:lang w:val="en-GB"/>
              </w:rPr>
              <w:t>Fakulteta za strojništvo/</w:t>
            </w:r>
            <w:r w:rsidR="005A23B8">
              <w:rPr>
                <w:b/>
                <w:color w:val="777772"/>
                <w:sz w:val="40"/>
                <w:szCs w:val="40"/>
                <w:lang w:val="en-GB"/>
              </w:rPr>
              <w:br/>
            </w:r>
            <w:r w:rsidRPr="00003838">
              <w:rPr>
                <w:b/>
                <w:color w:val="777772"/>
                <w:sz w:val="40"/>
                <w:szCs w:val="40"/>
                <w:lang w:val="en-GB"/>
              </w:rPr>
              <w:t>Faculty of Mechanical Engineering</w:t>
            </w:r>
          </w:p>
        </w:tc>
      </w:tr>
      <w:tr w:rsidR="00F6165F" w:rsidRPr="009A0C24" w14:paraId="0CC71C0D" w14:textId="77777777" w:rsidTr="00965119">
        <w:trPr>
          <w:cantSplit/>
          <w:trHeight w:val="454"/>
        </w:trPr>
        <w:tc>
          <w:tcPr>
            <w:tcW w:w="113" w:type="dxa"/>
            <w:vMerge/>
            <w:tcBorders>
              <w:top w:val="single" w:sz="6" w:space="0" w:color="EF6B00"/>
              <w:left w:val="single" w:sz="6" w:space="0" w:color="EF6B00"/>
              <w:bottom w:val="single" w:sz="6" w:space="0" w:color="EF6B00"/>
              <w:right w:val="single" w:sz="6" w:space="0" w:color="EF6B00"/>
            </w:tcBorders>
            <w:shd w:val="clear" w:color="auto" w:fill="EF6B00"/>
            <w:tcMar>
              <w:left w:w="28" w:type="dxa"/>
              <w:right w:w="28" w:type="dxa"/>
            </w:tcMar>
            <w:tcFitText/>
          </w:tcPr>
          <w:p w14:paraId="68FB42F6" w14:textId="77777777" w:rsidR="00667965" w:rsidRPr="00F6165F" w:rsidRDefault="00667965" w:rsidP="00F6165F">
            <w:pPr>
              <w:ind w:right="-108"/>
              <w:jc w:val="left"/>
              <w:rPr>
                <w:color w:val="777772"/>
                <w:szCs w:val="22"/>
              </w:rPr>
            </w:pPr>
          </w:p>
        </w:tc>
        <w:tc>
          <w:tcPr>
            <w:tcW w:w="6941" w:type="dxa"/>
            <w:gridSpan w:val="2"/>
            <w:tcBorders>
              <w:top w:val="single" w:sz="4" w:space="0" w:color="auto"/>
              <w:left w:val="single" w:sz="6" w:space="0" w:color="EF6B00"/>
              <w:bottom w:val="single" w:sz="4" w:space="0" w:color="auto"/>
              <w:right w:val="single" w:sz="6" w:space="0" w:color="auto"/>
            </w:tcBorders>
          </w:tcPr>
          <w:p w14:paraId="0A44C8D0" w14:textId="02B6CFA8" w:rsidR="00667965" w:rsidRPr="00F6165F" w:rsidRDefault="003726CE" w:rsidP="00F6165F">
            <w:pPr>
              <w:spacing w:before="120"/>
              <w:ind w:left="209"/>
              <w:jc w:val="left"/>
              <w:rPr>
                <w:b/>
                <w:color w:val="777772"/>
                <w:szCs w:val="22"/>
              </w:rPr>
            </w:pPr>
            <w:r w:rsidRPr="00F6165F">
              <w:rPr>
                <w:b/>
                <w:color w:val="777772"/>
                <w:szCs w:val="22"/>
              </w:rPr>
              <w:t>NOVOGRADNJA - NOVOZGRAJEN OBJEKT</w:t>
            </w:r>
            <w:r w:rsidR="00FB28DD">
              <w:rPr>
                <w:b/>
                <w:color w:val="777772"/>
                <w:szCs w:val="22"/>
              </w:rPr>
              <w:t xml:space="preserve"> </w:t>
            </w:r>
            <w:r w:rsidR="00965119">
              <w:rPr>
                <w:b/>
                <w:color w:val="777772"/>
                <w:szCs w:val="22"/>
              </w:rPr>
              <w:t>/</w:t>
            </w:r>
            <w:r w:rsidR="00FB28DD">
              <w:rPr>
                <w:b/>
                <w:color w:val="777772"/>
                <w:szCs w:val="22"/>
              </w:rPr>
              <w:t xml:space="preserve"> </w:t>
            </w:r>
            <w:r w:rsidR="00965119">
              <w:rPr>
                <w:b/>
                <w:color w:val="777772"/>
                <w:szCs w:val="22"/>
              </w:rPr>
              <w:t>NEW CONSTRUCTION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BD88731" w14:textId="77777777" w:rsidR="00667965" w:rsidRPr="00F6165F" w:rsidRDefault="00667965" w:rsidP="00F6165F">
            <w:pPr>
              <w:spacing w:before="120"/>
              <w:ind w:left="172" w:right="6"/>
              <w:jc w:val="left"/>
              <w:rPr>
                <w:b/>
                <w:color w:val="777772"/>
                <w:szCs w:val="22"/>
              </w:rPr>
            </w:pPr>
          </w:p>
        </w:tc>
      </w:tr>
      <w:tr w:rsidR="00667965" w:rsidRPr="009A0C24" w14:paraId="06BE4F34" w14:textId="77777777" w:rsidTr="00F6165F">
        <w:trPr>
          <w:cantSplit/>
          <w:trHeight w:val="340"/>
        </w:trPr>
        <w:tc>
          <w:tcPr>
            <w:tcW w:w="962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tcFitText/>
          </w:tcPr>
          <w:p w14:paraId="4D8BC982" w14:textId="7A15832E" w:rsidR="00667965" w:rsidRPr="00F6165F" w:rsidRDefault="00667965" w:rsidP="00F6165F">
            <w:pPr>
              <w:spacing w:before="120"/>
              <w:ind w:left="172" w:right="6"/>
              <w:jc w:val="center"/>
              <w:rPr>
                <w:b/>
                <w:color w:val="777772"/>
                <w:szCs w:val="22"/>
              </w:rPr>
            </w:pPr>
          </w:p>
        </w:tc>
      </w:tr>
      <w:bookmarkEnd w:id="1"/>
    </w:tbl>
    <w:p w14:paraId="4DF14299" w14:textId="641DB6E8" w:rsidR="00F6165F" w:rsidRPr="00F6165F" w:rsidRDefault="00F6165F" w:rsidP="00F6165F">
      <w:pPr>
        <w:rPr>
          <w:vanish/>
        </w:rPr>
      </w:pPr>
    </w:p>
    <w:p w14:paraId="3301D4DD" w14:textId="77777777" w:rsidR="00117678" w:rsidRDefault="00117678" w:rsidP="002F767B"/>
    <w:p w14:paraId="5D40A38C" w14:textId="77777777" w:rsidR="00323FBC" w:rsidRDefault="00323FBC" w:rsidP="00323FBC"/>
    <w:p w14:paraId="0D928F11" w14:textId="0B5D08CC" w:rsidR="00323FBC" w:rsidRDefault="00323FBC" w:rsidP="00323FBC">
      <w:pPr>
        <w:tabs>
          <w:tab w:val="left" w:pos="4214"/>
        </w:tabs>
      </w:pPr>
      <w:r>
        <w:tab/>
      </w:r>
    </w:p>
    <w:p w14:paraId="58896813" w14:textId="77777777" w:rsidR="00323FBC" w:rsidRDefault="00323FBC" w:rsidP="00323FBC">
      <w:pPr>
        <w:tabs>
          <w:tab w:val="left" w:pos="4214"/>
        </w:tabs>
      </w:pPr>
      <w:r>
        <w:tab/>
      </w:r>
    </w:p>
    <w:p w14:paraId="532CEE99" w14:textId="77777777" w:rsidR="0030510C" w:rsidRPr="0030510C" w:rsidRDefault="0030510C" w:rsidP="0030510C"/>
    <w:p w14:paraId="543E3769" w14:textId="77777777" w:rsidR="0030510C" w:rsidRPr="0030510C" w:rsidRDefault="0030510C" w:rsidP="0030510C"/>
    <w:p w14:paraId="52C47B93" w14:textId="366747B7" w:rsidR="0030510C" w:rsidRPr="0030510C" w:rsidRDefault="0030510C" w:rsidP="0030510C"/>
    <w:p w14:paraId="7685D1CF" w14:textId="77777777" w:rsidR="0030510C" w:rsidRPr="0030510C" w:rsidRDefault="0030510C" w:rsidP="0030510C"/>
    <w:p w14:paraId="4CA36640" w14:textId="66554A1C" w:rsidR="0030510C" w:rsidRPr="0030510C" w:rsidRDefault="0030510C" w:rsidP="0030510C"/>
    <w:p w14:paraId="3017C135" w14:textId="77777777" w:rsidR="0030510C" w:rsidRPr="0030510C" w:rsidRDefault="0030510C" w:rsidP="0030510C"/>
    <w:p w14:paraId="53C6C82C" w14:textId="2B18909B" w:rsidR="0030510C" w:rsidRPr="0030510C" w:rsidRDefault="0098484A" w:rsidP="0098484A">
      <w:pPr>
        <w:tabs>
          <w:tab w:val="left" w:pos="5385"/>
        </w:tabs>
      </w:pPr>
      <w:r>
        <w:tab/>
      </w:r>
    </w:p>
    <w:p w14:paraId="17A04417" w14:textId="77777777" w:rsidR="0030510C" w:rsidRDefault="0030510C" w:rsidP="0030510C"/>
    <w:p w14:paraId="72C218D4" w14:textId="6DF2DC3E" w:rsidR="0030510C" w:rsidRDefault="0030510C" w:rsidP="0030510C">
      <w:pPr>
        <w:tabs>
          <w:tab w:val="left" w:pos="3463"/>
        </w:tabs>
      </w:pPr>
      <w:r>
        <w:tab/>
      </w:r>
    </w:p>
    <w:p w14:paraId="744F51BA" w14:textId="65B6A659" w:rsidR="002110E9" w:rsidRDefault="0030510C" w:rsidP="0098484A">
      <w:pPr>
        <w:tabs>
          <w:tab w:val="left" w:pos="3463"/>
        </w:tabs>
      </w:pPr>
      <w:r>
        <w:tab/>
      </w:r>
    </w:p>
    <w:sectPr w:rsidR="002110E9" w:rsidSect="00E956F1">
      <w:headerReference w:type="default" r:id="rId9"/>
      <w:footerReference w:type="default" r:id="rId10"/>
      <w:pgSz w:w="11906" w:h="16838" w:code="9"/>
      <w:pgMar w:top="851" w:right="851" w:bottom="737" w:left="1418" w:header="0" w:footer="2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2F342" w14:textId="77777777" w:rsidR="00C06C5F" w:rsidRDefault="00C06C5F" w:rsidP="00AB6DD1">
      <w:pPr>
        <w:pStyle w:val="Style6ptLeftLinespacingsingle1"/>
      </w:pPr>
      <w:r>
        <w:separator/>
      </w:r>
    </w:p>
  </w:endnote>
  <w:endnote w:type="continuationSeparator" w:id="0">
    <w:p w14:paraId="4D15905B" w14:textId="77777777" w:rsidR="00C06C5F" w:rsidRDefault="00C06C5F" w:rsidP="00AB6DD1">
      <w:pPr>
        <w:pStyle w:val="Style6ptLeftLinespacingsingle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419" w:tblpY="13042"/>
      <w:tblOverlap w:val="never"/>
      <w:tblW w:w="9641" w:type="dxa"/>
      <w:tblBorders>
        <w:top w:val="single" w:sz="4" w:space="0" w:color="000000"/>
        <w:bottom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268"/>
      <w:gridCol w:w="139"/>
      <w:gridCol w:w="2130"/>
      <w:gridCol w:w="1841"/>
      <w:gridCol w:w="143"/>
      <w:gridCol w:w="1416"/>
      <w:gridCol w:w="1704"/>
    </w:tblGrid>
    <w:tr w:rsidR="005D610D" w14:paraId="1A459575" w14:textId="77777777" w:rsidTr="00181958">
      <w:trPr>
        <w:trHeight w:val="454"/>
      </w:trPr>
      <w:tc>
        <w:tcPr>
          <w:tcW w:w="2407" w:type="dxa"/>
          <w:gridSpan w:val="2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tcMar>
            <w:left w:w="0" w:type="dxa"/>
          </w:tcMar>
        </w:tcPr>
        <w:p w14:paraId="0A59721C" w14:textId="36813477" w:rsidR="005D610D" w:rsidRPr="00965119" w:rsidRDefault="005D610D" w:rsidP="00181958">
          <w:pPr>
            <w:spacing w:before="120"/>
            <w:rPr>
              <w:b/>
              <w:color w:val="777772"/>
              <w:sz w:val="16"/>
              <w:szCs w:val="16"/>
            </w:rPr>
          </w:pPr>
          <w:r w:rsidRPr="00965119">
            <w:rPr>
              <w:b/>
              <w:color w:val="777772"/>
              <w:sz w:val="16"/>
              <w:szCs w:val="16"/>
            </w:rPr>
            <w:t>ŠT. PROJEKTA</w:t>
          </w:r>
          <w:r w:rsidR="00965119" w:rsidRPr="00965119">
            <w:rPr>
              <w:b/>
              <w:color w:val="777772"/>
              <w:sz w:val="16"/>
              <w:szCs w:val="16"/>
            </w:rPr>
            <w:t>/PROJEKT No.</w:t>
          </w:r>
          <w:r w:rsidRPr="00965119">
            <w:rPr>
              <w:b/>
              <w:color w:val="777772"/>
              <w:sz w:val="16"/>
              <w:szCs w:val="16"/>
            </w:rPr>
            <w:t>:</w:t>
          </w:r>
        </w:p>
      </w:tc>
      <w:tc>
        <w:tcPr>
          <w:tcW w:w="21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left w:w="0" w:type="dxa"/>
          </w:tcMar>
        </w:tcPr>
        <w:p w14:paraId="247B65AE" w14:textId="205D4790" w:rsidR="005D610D" w:rsidRPr="00965119" w:rsidRDefault="005D610D" w:rsidP="00181958">
          <w:pPr>
            <w:pStyle w:val="Glava"/>
            <w:spacing w:before="120"/>
            <w:ind w:left="114"/>
            <w:jc w:val="left"/>
            <w:rPr>
              <w:b/>
              <w:color w:val="777772"/>
              <w:szCs w:val="16"/>
            </w:rPr>
          </w:pPr>
          <w:r w:rsidRPr="00965119">
            <w:rPr>
              <w:b/>
              <w:color w:val="777772"/>
              <w:szCs w:val="16"/>
            </w:rPr>
            <w:t>ŠT. MAPE</w:t>
          </w:r>
          <w:r w:rsidR="00965119" w:rsidRPr="00965119">
            <w:rPr>
              <w:b/>
              <w:color w:val="777772"/>
              <w:szCs w:val="16"/>
            </w:rPr>
            <w:t>/FOLDER No.</w:t>
          </w:r>
          <w:r w:rsidRPr="00965119">
            <w:rPr>
              <w:b/>
              <w:color w:val="777772"/>
              <w:szCs w:val="16"/>
            </w:rPr>
            <w:t>:</w:t>
          </w:r>
        </w:p>
      </w:tc>
      <w:tc>
        <w:tcPr>
          <w:tcW w:w="198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CF87EF5" w14:textId="7A06C5C0" w:rsidR="005D610D" w:rsidRPr="00965119" w:rsidRDefault="005D610D" w:rsidP="00181958">
          <w:pPr>
            <w:pStyle w:val="Glava"/>
            <w:spacing w:before="120"/>
            <w:jc w:val="center"/>
            <w:rPr>
              <w:b/>
              <w:color w:val="777772"/>
              <w:szCs w:val="16"/>
            </w:rPr>
          </w:pPr>
          <w:r w:rsidRPr="00965119">
            <w:rPr>
              <w:b/>
              <w:color w:val="777772"/>
              <w:szCs w:val="16"/>
            </w:rPr>
            <w:t>IZVOD</w:t>
          </w:r>
          <w:r w:rsidR="00965119" w:rsidRPr="00965119">
            <w:rPr>
              <w:b/>
              <w:color w:val="777772"/>
              <w:szCs w:val="16"/>
            </w:rPr>
            <w:t>/COPY No.</w:t>
          </w:r>
          <w:r w:rsidRPr="00965119">
            <w:rPr>
              <w:b/>
              <w:color w:val="777772"/>
              <w:szCs w:val="16"/>
            </w:rPr>
            <w:t>:</w:t>
          </w:r>
        </w:p>
      </w:tc>
      <w:tc>
        <w:tcPr>
          <w:tcW w:w="312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right w:w="0" w:type="dxa"/>
          </w:tcMar>
        </w:tcPr>
        <w:p w14:paraId="542B4010" w14:textId="4FA3CEC2" w:rsidR="005D610D" w:rsidRPr="00965119" w:rsidRDefault="005D610D" w:rsidP="00181958">
          <w:pPr>
            <w:pStyle w:val="Glava"/>
            <w:spacing w:before="120"/>
            <w:ind w:left="6"/>
            <w:jc w:val="left"/>
            <w:rPr>
              <w:color w:val="auto"/>
              <w:szCs w:val="16"/>
            </w:rPr>
          </w:pPr>
          <w:r w:rsidRPr="00965119">
            <w:rPr>
              <w:b/>
              <w:color w:val="777772"/>
              <w:szCs w:val="16"/>
            </w:rPr>
            <w:t>KRAJ IN DATUM</w:t>
          </w:r>
          <w:r w:rsidR="00965119" w:rsidRPr="00965119">
            <w:rPr>
              <w:b/>
              <w:color w:val="777772"/>
              <w:szCs w:val="16"/>
            </w:rPr>
            <w:t>/PLACE AND DATE</w:t>
          </w:r>
          <w:r w:rsidRPr="00965119">
            <w:rPr>
              <w:b/>
              <w:color w:val="777772"/>
              <w:szCs w:val="16"/>
            </w:rPr>
            <w:t>:</w:t>
          </w:r>
        </w:p>
      </w:tc>
    </w:tr>
    <w:tr w:rsidR="005D610D" w14:paraId="3031D489" w14:textId="77777777" w:rsidTr="00181958">
      <w:trPr>
        <w:trHeight w:val="454"/>
      </w:trPr>
      <w:tc>
        <w:tcPr>
          <w:tcW w:w="2407" w:type="dxa"/>
          <w:gridSpan w:val="2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tcMar>
            <w:left w:w="0" w:type="dxa"/>
          </w:tcMar>
        </w:tcPr>
        <w:p w14:paraId="7A8375B4" w14:textId="669CB778" w:rsidR="005D610D" w:rsidRPr="003726CE" w:rsidRDefault="00965119" w:rsidP="00181958">
          <w:pPr>
            <w:pStyle w:val="Glava"/>
            <w:spacing w:before="120"/>
            <w:jc w:val="left"/>
            <w:rPr>
              <w:color w:val="auto"/>
              <w:sz w:val="22"/>
              <w:szCs w:val="22"/>
            </w:rPr>
          </w:pPr>
          <w:r>
            <w:rPr>
              <w:color w:val="auto"/>
              <w:sz w:val="22"/>
              <w:szCs w:val="22"/>
            </w:rPr>
            <w:t>362-19</w:t>
          </w:r>
        </w:p>
      </w:tc>
      <w:tc>
        <w:tcPr>
          <w:tcW w:w="21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left w:w="0" w:type="dxa"/>
          </w:tcMar>
        </w:tcPr>
        <w:p w14:paraId="2047702E" w14:textId="3AC4DC91" w:rsidR="005D610D" w:rsidRPr="003726CE" w:rsidRDefault="00ED707D" w:rsidP="00181958">
          <w:pPr>
            <w:pStyle w:val="Glava"/>
            <w:spacing w:before="120"/>
            <w:ind w:left="114"/>
            <w:jc w:val="left"/>
            <w:rPr>
              <w:color w:val="auto"/>
              <w:sz w:val="22"/>
              <w:szCs w:val="22"/>
            </w:rPr>
          </w:pPr>
          <w:r>
            <w:rPr>
              <w:color w:val="auto"/>
              <w:sz w:val="22"/>
              <w:szCs w:val="22"/>
            </w:rPr>
            <w:t>JULFS</w:t>
          </w:r>
          <w:r w:rsidR="00965119">
            <w:rPr>
              <w:color w:val="auto"/>
              <w:sz w:val="22"/>
              <w:szCs w:val="22"/>
            </w:rPr>
            <w:t>-</w:t>
          </w:r>
          <w:r>
            <w:rPr>
              <w:color w:val="auto"/>
              <w:sz w:val="22"/>
              <w:szCs w:val="22"/>
            </w:rPr>
            <w:t>-6V</w:t>
          </w:r>
          <w:r w:rsidR="0030510C">
            <w:rPr>
              <w:color w:val="auto"/>
              <w:sz w:val="22"/>
              <w:szCs w:val="22"/>
            </w:rPr>
            <w:t>/M0</w:t>
          </w:r>
          <w:r w:rsidR="001E4DA0">
            <w:rPr>
              <w:color w:val="auto"/>
              <w:sz w:val="22"/>
              <w:szCs w:val="22"/>
            </w:rPr>
            <w:t>2</w:t>
          </w:r>
          <w:r w:rsidR="008C3D7C">
            <w:rPr>
              <w:color w:val="auto"/>
              <w:sz w:val="22"/>
              <w:szCs w:val="22"/>
            </w:rPr>
            <w:t>P</w:t>
          </w:r>
        </w:p>
      </w:tc>
      <w:tc>
        <w:tcPr>
          <w:tcW w:w="198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FA75CDD" w14:textId="3D699543" w:rsidR="005D610D" w:rsidRPr="003726CE" w:rsidRDefault="00E71941" w:rsidP="00181958">
          <w:pPr>
            <w:pStyle w:val="Glava"/>
            <w:spacing w:before="120"/>
            <w:jc w:val="center"/>
            <w:rPr>
              <w:color w:val="auto"/>
              <w:sz w:val="22"/>
              <w:szCs w:val="22"/>
            </w:rPr>
          </w:pPr>
          <w:r>
            <w:rPr>
              <w:color w:val="auto"/>
              <w:sz w:val="22"/>
              <w:szCs w:val="22"/>
            </w:rPr>
            <w:t>E</w:t>
          </w:r>
        </w:p>
      </w:tc>
      <w:tc>
        <w:tcPr>
          <w:tcW w:w="312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right w:w="0" w:type="dxa"/>
          </w:tcMar>
        </w:tcPr>
        <w:p w14:paraId="02A2876B" w14:textId="4DC943A8" w:rsidR="005D610D" w:rsidRPr="003726CE" w:rsidRDefault="005D610D" w:rsidP="00181958">
          <w:pPr>
            <w:pStyle w:val="Glava"/>
            <w:spacing w:before="120"/>
            <w:jc w:val="left"/>
            <w:rPr>
              <w:color w:val="auto"/>
              <w:sz w:val="22"/>
              <w:szCs w:val="22"/>
            </w:rPr>
          </w:pPr>
          <w:r w:rsidRPr="003726CE">
            <w:rPr>
              <w:color w:val="auto"/>
              <w:sz w:val="22"/>
              <w:szCs w:val="22"/>
            </w:rPr>
            <w:t xml:space="preserve">Ljubljana, </w:t>
          </w:r>
          <w:r w:rsidR="0032796E">
            <w:rPr>
              <w:color w:val="auto"/>
              <w:sz w:val="22"/>
              <w:szCs w:val="22"/>
            </w:rPr>
            <w:t>maj</w:t>
          </w:r>
          <w:r w:rsidR="001E4DA0">
            <w:rPr>
              <w:color w:val="auto"/>
              <w:sz w:val="22"/>
              <w:szCs w:val="22"/>
            </w:rPr>
            <w:t>/May</w:t>
          </w:r>
          <w:r w:rsidR="00026B74">
            <w:rPr>
              <w:color w:val="auto"/>
              <w:sz w:val="22"/>
              <w:szCs w:val="22"/>
            </w:rPr>
            <w:t xml:space="preserve"> 202</w:t>
          </w:r>
          <w:r w:rsidR="0032796E">
            <w:rPr>
              <w:color w:val="auto"/>
              <w:sz w:val="22"/>
              <w:szCs w:val="22"/>
            </w:rPr>
            <w:t>6</w:t>
          </w:r>
        </w:p>
      </w:tc>
    </w:tr>
    <w:tr w:rsidR="00181958" w14:paraId="2BEABD5D" w14:textId="77777777" w:rsidTr="00181958">
      <w:trPr>
        <w:trHeight w:hRule="exact" w:val="1021"/>
      </w:trPr>
      <w:tc>
        <w:tcPr>
          <w:tcW w:w="2268" w:type="dxa"/>
          <w:tcBorders>
            <w:top w:val="single" w:sz="4" w:space="0" w:color="000000"/>
            <w:bottom w:val="single" w:sz="4" w:space="0" w:color="000000"/>
          </w:tcBorders>
          <w:tcMar>
            <w:left w:w="0" w:type="dxa"/>
          </w:tcMar>
        </w:tcPr>
        <w:p w14:paraId="019C3441" w14:textId="77777777" w:rsidR="00181958" w:rsidRDefault="00181958" w:rsidP="00181958">
          <w:pPr>
            <w:pStyle w:val="Glava"/>
            <w:spacing w:before="200" w:line="240" w:lineRule="exact"/>
            <w:jc w:val="left"/>
            <w:rPr>
              <w:color w:val="777772"/>
            </w:rPr>
          </w:pPr>
          <w:r>
            <w:rPr>
              <w:color w:val="777772"/>
            </w:rPr>
            <w:t>IBE, d.d., svetovanje,</w:t>
          </w:r>
        </w:p>
        <w:p w14:paraId="608D50D1" w14:textId="77777777" w:rsidR="00181958" w:rsidRDefault="00181958" w:rsidP="00181958">
          <w:pPr>
            <w:pStyle w:val="Glava"/>
            <w:spacing w:line="240" w:lineRule="exact"/>
            <w:jc w:val="left"/>
            <w:rPr>
              <w:color w:val="777772"/>
            </w:rPr>
          </w:pPr>
          <w:r>
            <w:rPr>
              <w:color w:val="777772"/>
            </w:rPr>
            <w:t>projektiranje in inženiring</w:t>
          </w:r>
        </w:p>
      </w:tc>
      <w:tc>
        <w:tcPr>
          <w:tcW w:w="2269" w:type="dxa"/>
          <w:gridSpan w:val="2"/>
          <w:tcBorders>
            <w:top w:val="single" w:sz="4" w:space="0" w:color="000000"/>
            <w:bottom w:val="single" w:sz="4" w:space="0" w:color="000000"/>
          </w:tcBorders>
          <w:tcMar>
            <w:left w:w="0" w:type="dxa"/>
          </w:tcMar>
        </w:tcPr>
        <w:p w14:paraId="28624C67" w14:textId="77777777" w:rsidR="00181958" w:rsidRDefault="00181958" w:rsidP="00181958">
          <w:pPr>
            <w:pStyle w:val="Glava"/>
            <w:spacing w:before="200" w:line="240" w:lineRule="exact"/>
            <w:jc w:val="left"/>
            <w:rPr>
              <w:color w:val="777772"/>
              <w:szCs w:val="16"/>
            </w:rPr>
          </w:pPr>
          <w:r>
            <w:rPr>
              <w:color w:val="777772"/>
              <w:szCs w:val="16"/>
            </w:rPr>
            <w:t>Hajdrihova ulica 4</w:t>
          </w:r>
        </w:p>
        <w:p w14:paraId="5E19CEA1" w14:textId="77777777" w:rsidR="00181958" w:rsidRDefault="00181958" w:rsidP="00181958">
          <w:pPr>
            <w:pStyle w:val="Glava"/>
            <w:spacing w:line="240" w:lineRule="exact"/>
            <w:jc w:val="left"/>
            <w:rPr>
              <w:color w:val="777772"/>
            </w:rPr>
          </w:pPr>
          <w:r>
            <w:rPr>
              <w:color w:val="777772"/>
              <w:szCs w:val="16"/>
            </w:rPr>
            <w:t>1001 Ljubljana, Slovenija</w:t>
          </w:r>
        </w:p>
      </w:tc>
      <w:tc>
        <w:tcPr>
          <w:tcW w:w="1841" w:type="dxa"/>
          <w:tcBorders>
            <w:top w:val="single" w:sz="4" w:space="0" w:color="000000"/>
            <w:bottom w:val="single" w:sz="4" w:space="0" w:color="000000"/>
          </w:tcBorders>
          <w:tcMar>
            <w:left w:w="0" w:type="dxa"/>
          </w:tcMar>
        </w:tcPr>
        <w:p w14:paraId="1F18CDB5" w14:textId="77777777" w:rsidR="00181958" w:rsidRDefault="00181958" w:rsidP="00181958">
          <w:pPr>
            <w:pStyle w:val="Glava"/>
            <w:spacing w:before="200" w:line="240" w:lineRule="exact"/>
            <w:jc w:val="left"/>
            <w:rPr>
              <w:color w:val="777772"/>
              <w:szCs w:val="16"/>
            </w:rPr>
          </w:pPr>
          <w:r>
            <w:rPr>
              <w:color w:val="777772"/>
              <w:szCs w:val="16"/>
            </w:rPr>
            <w:t>tel: +386 1 477 61 00</w:t>
          </w:r>
        </w:p>
        <w:p w14:paraId="15985CB7" w14:textId="77777777" w:rsidR="00181958" w:rsidRDefault="00181958" w:rsidP="00181958">
          <w:pPr>
            <w:pStyle w:val="Glava"/>
            <w:spacing w:line="240" w:lineRule="exact"/>
            <w:jc w:val="left"/>
            <w:rPr>
              <w:color w:val="777772"/>
              <w:szCs w:val="16"/>
            </w:rPr>
          </w:pPr>
        </w:p>
      </w:tc>
      <w:tc>
        <w:tcPr>
          <w:tcW w:w="1559" w:type="dxa"/>
          <w:gridSpan w:val="2"/>
          <w:tcBorders>
            <w:top w:val="single" w:sz="4" w:space="0" w:color="000000"/>
            <w:bottom w:val="single" w:sz="4" w:space="0" w:color="000000"/>
          </w:tcBorders>
          <w:tcMar>
            <w:right w:w="0" w:type="dxa"/>
          </w:tcMar>
        </w:tcPr>
        <w:p w14:paraId="1129A8A8" w14:textId="77777777" w:rsidR="00181958" w:rsidRDefault="00181958" w:rsidP="00181958">
          <w:pPr>
            <w:pStyle w:val="Glava"/>
            <w:spacing w:before="200" w:line="240" w:lineRule="exact"/>
            <w:jc w:val="right"/>
            <w:rPr>
              <w:color w:val="EF6B00"/>
              <w:szCs w:val="16"/>
            </w:rPr>
          </w:pPr>
          <w:r>
            <w:rPr>
              <w:color w:val="EF6B00"/>
              <w:szCs w:val="16"/>
            </w:rPr>
            <w:t>www.ibe.si</w:t>
          </w:r>
        </w:p>
      </w:tc>
      <w:tc>
        <w:tcPr>
          <w:tcW w:w="1704" w:type="dxa"/>
          <w:tcBorders>
            <w:top w:val="single" w:sz="4" w:space="0" w:color="000000"/>
            <w:bottom w:val="single" w:sz="4" w:space="0" w:color="000000"/>
          </w:tcBorders>
          <w:tcMar>
            <w:right w:w="0" w:type="dxa"/>
          </w:tcMar>
        </w:tcPr>
        <w:p w14:paraId="0637F626" w14:textId="77777777" w:rsidR="00181958" w:rsidRDefault="00D03D8A" w:rsidP="00181958">
          <w:pPr>
            <w:tabs>
              <w:tab w:val="right" w:pos="9072"/>
            </w:tabs>
            <w:spacing w:before="200" w:line="240" w:lineRule="exact"/>
            <w:jc w:val="left"/>
            <w:rPr>
              <w:color w:val="EF6B00"/>
              <w:sz w:val="16"/>
              <w:szCs w:val="16"/>
            </w:rPr>
          </w:pPr>
          <w:r>
            <w:rPr>
              <w:noProof/>
              <w:color w:val="EF6B00"/>
              <w:sz w:val="16"/>
              <w:szCs w:val="16"/>
            </w:rPr>
            <w:pict w14:anchorId="6F32E1C4">
              <v:group id="_x0000_s1250" style="position:absolute;margin-left:26.45pt;margin-top:5.1pt;width:52.05pt;height:40.15pt;z-index:251657216;mso-position-horizontal-relative:text;mso-position-vertical-relative:page" coordorigin="2,2" coordsize="1065,844">
                <o:lock v:ext="edit" aspectratio="t"/>
                <v:shape id="_x0000_s1251" style="position:absolute;left:231;top:120;width:381;height:726" coordsize="381,726" path="m298,566l,726,,564,224,444r,l230,438r5,-6l237,425r1,-9l238,416r-1,-7l235,403r-3,-6l228,392r-5,-5l217,385r-6,-2l204,383r,l198,383r-6,2l,487,,325,224,204r,l230,199r5,-7l237,185r1,-9l238,176r-1,-6l235,163r-3,-5l228,152r-5,-3l217,145r-6,-1l204,143r,l198,144r-6,1l,248,,86,127,18r,l142,12r,l156,7,172,4,187,1,204,r,l222,1r18,3l256,8r17,6l289,22r14,8l316,41r13,11l340,65r11,13l359,92r7,16l372,125r5,16l379,159r2,18l381,177r-2,17l377,211r-4,16l369,242r-8,15l354,271r-9,13l334,296r,l345,309r9,12l361,336r8,14l369,350r4,16l377,383r2,16l381,416r,l381,428r-2,11l377,451r-2,11l371,473r-4,10l358,503r-12,19l332,538r-16,15l298,566xe" fillcolor="#ef6b00" stroked="f">
                  <v:path arrowok="t"/>
                  <o:lock v:ext="edit" aspectratio="t"/>
                </v:shape>
                <v:shape id="_x0000_s1252" style="position:absolute;left:687;top:241;width:380;height:366" coordsize="380,366" path="m,366l,204,380,r,162l,366xe" fillcolor="#ef6b00" stroked="f">
                  <v:path arrowok="t"/>
                  <o:lock v:ext="edit" aspectratio="t"/>
                </v:shape>
                <v:shape id="_x0000_s1253" style="position:absolute;left:687;top:480;width:380;height:366" coordsize="380,366" path="m,366l,204,380,r,162l,366xe" fillcolor="#ef6b00" stroked="f">
                  <v:path arrowok="t"/>
                  <o:lock v:ext="edit" aspectratio="t"/>
                </v:shape>
                <v:shape id="_x0000_s1254" style="position:absolute;left:2;top:130;width:143;height:716" coordsize="143,716" path="m143,640l143,,,76,,716,143,640xe" fillcolor="#ef6b00" stroked="f">
                  <v:path arrowok="t"/>
                  <o:lock v:ext="edit" aspectratio="t"/>
                </v:shape>
                <v:shape id="_x0000_s1255" style="position:absolute;left:687;top:2;width:380;height:366" coordsize="380,366" path="m,366l,204,380,r,162l,366xe" fillcolor="#ef6b00" stroked="f">
                  <v:path arrowok="t"/>
                  <o:lock v:ext="edit" aspectratio="t"/>
                </v:shape>
                <w10:wrap anchory="page"/>
                <w10:anchorlock/>
              </v:group>
            </w:pict>
          </w:r>
        </w:p>
      </w:tc>
    </w:tr>
    <w:tr w:rsidR="00181958" w14:paraId="54F65546" w14:textId="77777777" w:rsidTr="00181958">
      <w:trPr>
        <w:trHeight w:hRule="exact" w:val="1021"/>
      </w:trPr>
      <w:tc>
        <w:tcPr>
          <w:tcW w:w="2268" w:type="dxa"/>
          <w:tcBorders>
            <w:top w:val="single" w:sz="4" w:space="0" w:color="000000"/>
            <w:bottom w:val="single" w:sz="4" w:space="0" w:color="000000"/>
          </w:tcBorders>
          <w:tcMar>
            <w:left w:w="0" w:type="dxa"/>
          </w:tcMar>
        </w:tcPr>
        <w:p w14:paraId="676F5D0B" w14:textId="77777777" w:rsidR="00181958" w:rsidRDefault="00181958" w:rsidP="00181958">
          <w:pPr>
            <w:pStyle w:val="Glava"/>
            <w:spacing w:before="200" w:line="240" w:lineRule="exact"/>
            <w:jc w:val="left"/>
            <w:rPr>
              <w:color w:val="777772"/>
            </w:rPr>
          </w:pPr>
          <w:r>
            <w:rPr>
              <w:color w:val="777772"/>
            </w:rPr>
            <w:t>SADAR+VUGA d.o.o.</w:t>
          </w:r>
        </w:p>
        <w:p w14:paraId="36515B0B" w14:textId="77777777" w:rsidR="00181958" w:rsidRDefault="00181958" w:rsidP="00181958">
          <w:pPr>
            <w:pStyle w:val="Glava"/>
            <w:spacing w:line="240" w:lineRule="exact"/>
            <w:jc w:val="left"/>
            <w:rPr>
              <w:color w:val="777772"/>
            </w:rPr>
          </w:pPr>
        </w:p>
      </w:tc>
      <w:tc>
        <w:tcPr>
          <w:tcW w:w="2269" w:type="dxa"/>
          <w:gridSpan w:val="2"/>
          <w:tcBorders>
            <w:top w:val="single" w:sz="4" w:space="0" w:color="000000"/>
            <w:bottom w:val="single" w:sz="4" w:space="0" w:color="000000"/>
          </w:tcBorders>
          <w:tcMar>
            <w:left w:w="0" w:type="dxa"/>
          </w:tcMar>
        </w:tcPr>
        <w:p w14:paraId="6A1E8BFC" w14:textId="77777777" w:rsidR="00181958" w:rsidRDefault="00181958" w:rsidP="00181958">
          <w:pPr>
            <w:pStyle w:val="Glava"/>
            <w:spacing w:before="200" w:line="240" w:lineRule="exact"/>
            <w:jc w:val="left"/>
            <w:rPr>
              <w:color w:val="777772"/>
              <w:szCs w:val="16"/>
            </w:rPr>
          </w:pPr>
          <w:r>
            <w:rPr>
              <w:color w:val="777772"/>
              <w:szCs w:val="16"/>
            </w:rPr>
            <w:t>Wolfova 1</w:t>
          </w:r>
        </w:p>
        <w:p w14:paraId="30ED3E54" w14:textId="77777777" w:rsidR="00181958" w:rsidRDefault="00181958" w:rsidP="00181958">
          <w:pPr>
            <w:pStyle w:val="Glava"/>
            <w:spacing w:line="240" w:lineRule="exact"/>
            <w:jc w:val="left"/>
            <w:rPr>
              <w:color w:val="777772"/>
            </w:rPr>
          </w:pPr>
          <w:r>
            <w:rPr>
              <w:color w:val="777772"/>
              <w:szCs w:val="16"/>
            </w:rPr>
            <w:t>1000 Ljubljana, Slovenija</w:t>
          </w:r>
        </w:p>
      </w:tc>
      <w:tc>
        <w:tcPr>
          <w:tcW w:w="1841" w:type="dxa"/>
          <w:tcBorders>
            <w:top w:val="single" w:sz="4" w:space="0" w:color="000000"/>
            <w:bottom w:val="single" w:sz="4" w:space="0" w:color="000000"/>
          </w:tcBorders>
          <w:tcMar>
            <w:left w:w="0" w:type="dxa"/>
          </w:tcMar>
        </w:tcPr>
        <w:p w14:paraId="187CF90E" w14:textId="77777777" w:rsidR="00181958" w:rsidRDefault="00181958" w:rsidP="00181958">
          <w:pPr>
            <w:pStyle w:val="Glava"/>
            <w:spacing w:before="200" w:line="240" w:lineRule="exact"/>
            <w:jc w:val="left"/>
            <w:rPr>
              <w:color w:val="777772"/>
              <w:szCs w:val="16"/>
            </w:rPr>
          </w:pPr>
          <w:r>
            <w:rPr>
              <w:color w:val="777772"/>
              <w:szCs w:val="16"/>
            </w:rPr>
            <w:t>tel: +386 1 430 56 64</w:t>
          </w:r>
        </w:p>
        <w:p w14:paraId="0D6B4E14" w14:textId="1066810A" w:rsidR="00181958" w:rsidRDefault="00181958" w:rsidP="00181958">
          <w:pPr>
            <w:pStyle w:val="Glava"/>
            <w:spacing w:line="240" w:lineRule="exact"/>
            <w:jc w:val="left"/>
            <w:rPr>
              <w:color w:val="777772"/>
              <w:szCs w:val="16"/>
            </w:rPr>
          </w:pPr>
        </w:p>
      </w:tc>
      <w:tc>
        <w:tcPr>
          <w:tcW w:w="1559" w:type="dxa"/>
          <w:gridSpan w:val="2"/>
          <w:tcBorders>
            <w:top w:val="single" w:sz="4" w:space="0" w:color="000000"/>
            <w:bottom w:val="single" w:sz="4" w:space="0" w:color="000000"/>
          </w:tcBorders>
          <w:tcMar>
            <w:right w:w="0" w:type="dxa"/>
          </w:tcMar>
        </w:tcPr>
        <w:p w14:paraId="689F0D63" w14:textId="77777777" w:rsidR="00181958" w:rsidRPr="00E27CC9" w:rsidRDefault="00181958" w:rsidP="00181958">
          <w:pPr>
            <w:pStyle w:val="Glava"/>
            <w:spacing w:before="200" w:line="240" w:lineRule="exact"/>
            <w:ind w:left="-114"/>
            <w:jc w:val="right"/>
            <w:rPr>
              <w:color w:val="auto"/>
              <w:szCs w:val="16"/>
            </w:rPr>
          </w:pPr>
          <w:r w:rsidRPr="00E27CC9">
            <w:rPr>
              <w:color w:val="auto"/>
              <w:szCs w:val="16"/>
            </w:rPr>
            <w:t>www.sadarvuga.com</w:t>
          </w:r>
        </w:p>
      </w:tc>
      <w:tc>
        <w:tcPr>
          <w:tcW w:w="1704" w:type="dxa"/>
          <w:tcBorders>
            <w:top w:val="single" w:sz="4" w:space="0" w:color="000000"/>
            <w:bottom w:val="single" w:sz="4" w:space="0" w:color="000000"/>
          </w:tcBorders>
          <w:tcMar>
            <w:right w:w="0" w:type="dxa"/>
          </w:tcMar>
          <w:vAlign w:val="center"/>
        </w:tcPr>
        <w:p w14:paraId="38D16AAE" w14:textId="77777777" w:rsidR="00181958" w:rsidRPr="00E27CC9" w:rsidRDefault="00D03D8A" w:rsidP="00181958">
          <w:pPr>
            <w:tabs>
              <w:tab w:val="right" w:pos="9072"/>
            </w:tabs>
            <w:spacing w:line="240" w:lineRule="atLeast"/>
            <w:jc w:val="center"/>
            <w:rPr>
              <w:color w:val="EF6B00"/>
              <w:sz w:val="16"/>
              <w:szCs w:val="16"/>
            </w:rPr>
          </w:pPr>
          <w:r>
            <w:rPr>
              <w:noProof/>
            </w:rPr>
            <w:pict w14:anchorId="0E0C1C0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256" type="#_x0000_t75" style="position:absolute;left:0;text-align:left;margin-left:1.1pt;margin-top:6.85pt;width:79.1pt;height:37.45pt;z-index:251658240;mso-position-horizontal-relative:text;mso-position-vertical-relative:text">
                <v:imagedata r:id="rId1" o:title="S+V_logo"/>
              </v:shape>
            </w:pict>
          </w:r>
        </w:p>
      </w:tc>
    </w:tr>
  </w:tbl>
  <w:p w14:paraId="6A1D00AD" w14:textId="77777777" w:rsidR="007B48E3" w:rsidRDefault="007B48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5CE16" w14:textId="77777777" w:rsidR="00C06C5F" w:rsidRDefault="00C06C5F" w:rsidP="00AB6DD1">
      <w:pPr>
        <w:pStyle w:val="Style6ptLeftLinespacingsingle1"/>
      </w:pPr>
      <w:r>
        <w:separator/>
      </w:r>
    </w:p>
  </w:footnote>
  <w:footnote w:type="continuationSeparator" w:id="0">
    <w:p w14:paraId="1D9254C6" w14:textId="77777777" w:rsidR="00C06C5F" w:rsidRDefault="00C06C5F" w:rsidP="00AB6DD1">
      <w:pPr>
        <w:pStyle w:val="Style6ptLeftLinespacingsingle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ECC2F" w14:textId="77777777" w:rsidR="0099020D" w:rsidRPr="00695DE3" w:rsidRDefault="0099020D" w:rsidP="00E81172">
    <w:pPr>
      <w:pStyle w:val="Glava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7429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E53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BE90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54E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3A49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BC4B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0C72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52F8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CA6D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2EF7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6279074">
    <w:abstractNumId w:val="9"/>
  </w:num>
  <w:num w:numId="2" w16cid:durableId="1368751562">
    <w:abstractNumId w:val="7"/>
  </w:num>
  <w:num w:numId="3" w16cid:durableId="855004329">
    <w:abstractNumId w:val="6"/>
  </w:num>
  <w:num w:numId="4" w16cid:durableId="1593588044">
    <w:abstractNumId w:val="5"/>
  </w:num>
  <w:num w:numId="5" w16cid:durableId="1851991864">
    <w:abstractNumId w:val="4"/>
  </w:num>
  <w:num w:numId="6" w16cid:durableId="648097117">
    <w:abstractNumId w:val="8"/>
  </w:num>
  <w:num w:numId="7" w16cid:durableId="2081294174">
    <w:abstractNumId w:val="3"/>
  </w:num>
  <w:num w:numId="8" w16cid:durableId="10881474">
    <w:abstractNumId w:val="2"/>
  </w:num>
  <w:num w:numId="9" w16cid:durableId="813548">
    <w:abstractNumId w:val="1"/>
  </w:num>
  <w:num w:numId="10" w16cid:durableId="388768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rawingGridHorizontalSpacing w:val="57"/>
  <w:drawingGridVerticalSpacing w:val="57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40FE"/>
    <w:rsid w:val="00010D20"/>
    <w:rsid w:val="00015A47"/>
    <w:rsid w:val="000206E3"/>
    <w:rsid w:val="00021401"/>
    <w:rsid w:val="0002371E"/>
    <w:rsid w:val="00026B74"/>
    <w:rsid w:val="00050AFF"/>
    <w:rsid w:val="00052A4A"/>
    <w:rsid w:val="00057A76"/>
    <w:rsid w:val="00077FF9"/>
    <w:rsid w:val="0009192D"/>
    <w:rsid w:val="00094F5B"/>
    <w:rsid w:val="00095DD7"/>
    <w:rsid w:val="000A4090"/>
    <w:rsid w:val="000C23B6"/>
    <w:rsid w:val="000E3587"/>
    <w:rsid w:val="000E6586"/>
    <w:rsid w:val="001025DE"/>
    <w:rsid w:val="0010333D"/>
    <w:rsid w:val="00104A2F"/>
    <w:rsid w:val="00113633"/>
    <w:rsid w:val="00117678"/>
    <w:rsid w:val="0012023D"/>
    <w:rsid w:val="001230C6"/>
    <w:rsid w:val="00145C34"/>
    <w:rsid w:val="00147904"/>
    <w:rsid w:val="001536FB"/>
    <w:rsid w:val="00161755"/>
    <w:rsid w:val="00161C20"/>
    <w:rsid w:val="00165426"/>
    <w:rsid w:val="001758BD"/>
    <w:rsid w:val="00181958"/>
    <w:rsid w:val="001908C4"/>
    <w:rsid w:val="00195CE1"/>
    <w:rsid w:val="001A4331"/>
    <w:rsid w:val="001B0AC3"/>
    <w:rsid w:val="001B0BAB"/>
    <w:rsid w:val="001B0D18"/>
    <w:rsid w:val="001C0173"/>
    <w:rsid w:val="001C079E"/>
    <w:rsid w:val="001C21D6"/>
    <w:rsid w:val="001C2586"/>
    <w:rsid w:val="001C2B19"/>
    <w:rsid w:val="001C416D"/>
    <w:rsid w:val="001E4DA0"/>
    <w:rsid w:val="00205B36"/>
    <w:rsid w:val="002110E9"/>
    <w:rsid w:val="002209B8"/>
    <w:rsid w:val="00227CBA"/>
    <w:rsid w:val="00237AA5"/>
    <w:rsid w:val="0025590D"/>
    <w:rsid w:val="00271C64"/>
    <w:rsid w:val="00281B43"/>
    <w:rsid w:val="00286941"/>
    <w:rsid w:val="00293EF8"/>
    <w:rsid w:val="002A1E04"/>
    <w:rsid w:val="002A7835"/>
    <w:rsid w:val="002D5319"/>
    <w:rsid w:val="002D5473"/>
    <w:rsid w:val="002F3FC4"/>
    <w:rsid w:val="002F767B"/>
    <w:rsid w:val="003025DA"/>
    <w:rsid w:val="0030510C"/>
    <w:rsid w:val="0031140E"/>
    <w:rsid w:val="003123D1"/>
    <w:rsid w:val="00313B24"/>
    <w:rsid w:val="00323FBC"/>
    <w:rsid w:val="0032796E"/>
    <w:rsid w:val="00330239"/>
    <w:rsid w:val="00332361"/>
    <w:rsid w:val="003657E0"/>
    <w:rsid w:val="003706D9"/>
    <w:rsid w:val="003726CE"/>
    <w:rsid w:val="00372A50"/>
    <w:rsid w:val="00372FA6"/>
    <w:rsid w:val="00390AD4"/>
    <w:rsid w:val="0039762A"/>
    <w:rsid w:val="003A4846"/>
    <w:rsid w:val="003B4F48"/>
    <w:rsid w:val="003E293C"/>
    <w:rsid w:val="003E5C88"/>
    <w:rsid w:val="003F1BDD"/>
    <w:rsid w:val="00401105"/>
    <w:rsid w:val="00411D7B"/>
    <w:rsid w:val="004250B3"/>
    <w:rsid w:val="004315F0"/>
    <w:rsid w:val="00432243"/>
    <w:rsid w:val="0043637E"/>
    <w:rsid w:val="004445EF"/>
    <w:rsid w:val="0045668F"/>
    <w:rsid w:val="00465178"/>
    <w:rsid w:val="00467565"/>
    <w:rsid w:val="00471E40"/>
    <w:rsid w:val="004814D3"/>
    <w:rsid w:val="004833C3"/>
    <w:rsid w:val="00495E7A"/>
    <w:rsid w:val="004A5FB6"/>
    <w:rsid w:val="004B0252"/>
    <w:rsid w:val="004C14EE"/>
    <w:rsid w:val="004E1CD3"/>
    <w:rsid w:val="004F2708"/>
    <w:rsid w:val="005019F4"/>
    <w:rsid w:val="005077C8"/>
    <w:rsid w:val="0051091C"/>
    <w:rsid w:val="005353E9"/>
    <w:rsid w:val="00535EAD"/>
    <w:rsid w:val="00544924"/>
    <w:rsid w:val="00575C70"/>
    <w:rsid w:val="00586EC3"/>
    <w:rsid w:val="00595E07"/>
    <w:rsid w:val="005A23B8"/>
    <w:rsid w:val="005A4A5F"/>
    <w:rsid w:val="005C41E0"/>
    <w:rsid w:val="005D2712"/>
    <w:rsid w:val="005D610D"/>
    <w:rsid w:val="005E2D56"/>
    <w:rsid w:val="005E3CDC"/>
    <w:rsid w:val="005E438D"/>
    <w:rsid w:val="005E6472"/>
    <w:rsid w:val="0060265B"/>
    <w:rsid w:val="00611B30"/>
    <w:rsid w:val="00612CE6"/>
    <w:rsid w:val="00636EE0"/>
    <w:rsid w:val="0065001C"/>
    <w:rsid w:val="0066079D"/>
    <w:rsid w:val="00662073"/>
    <w:rsid w:val="006666E9"/>
    <w:rsid w:val="00667965"/>
    <w:rsid w:val="00681D8E"/>
    <w:rsid w:val="00685BAA"/>
    <w:rsid w:val="00695DE3"/>
    <w:rsid w:val="00696954"/>
    <w:rsid w:val="006A1ED3"/>
    <w:rsid w:val="006A78E4"/>
    <w:rsid w:val="006C313A"/>
    <w:rsid w:val="006C77C4"/>
    <w:rsid w:val="006D3325"/>
    <w:rsid w:val="006D6FCD"/>
    <w:rsid w:val="00703D7C"/>
    <w:rsid w:val="007172AC"/>
    <w:rsid w:val="00720B94"/>
    <w:rsid w:val="00722427"/>
    <w:rsid w:val="00732FA8"/>
    <w:rsid w:val="007562CA"/>
    <w:rsid w:val="007676E3"/>
    <w:rsid w:val="007818CA"/>
    <w:rsid w:val="00782C73"/>
    <w:rsid w:val="007843E3"/>
    <w:rsid w:val="0078502C"/>
    <w:rsid w:val="007923A9"/>
    <w:rsid w:val="007A2BAC"/>
    <w:rsid w:val="007B48E3"/>
    <w:rsid w:val="007C733A"/>
    <w:rsid w:val="007D68B4"/>
    <w:rsid w:val="007F7704"/>
    <w:rsid w:val="00814AA7"/>
    <w:rsid w:val="00817048"/>
    <w:rsid w:val="00824D33"/>
    <w:rsid w:val="00846B86"/>
    <w:rsid w:val="00846F98"/>
    <w:rsid w:val="00880183"/>
    <w:rsid w:val="008C027A"/>
    <w:rsid w:val="008C3D7C"/>
    <w:rsid w:val="008F7DAF"/>
    <w:rsid w:val="00907BC9"/>
    <w:rsid w:val="0092779E"/>
    <w:rsid w:val="009359BA"/>
    <w:rsid w:val="009460BB"/>
    <w:rsid w:val="009508A6"/>
    <w:rsid w:val="009530D9"/>
    <w:rsid w:val="009534E1"/>
    <w:rsid w:val="009577D8"/>
    <w:rsid w:val="0096477D"/>
    <w:rsid w:val="00965119"/>
    <w:rsid w:val="0096798E"/>
    <w:rsid w:val="00976CF7"/>
    <w:rsid w:val="0098484A"/>
    <w:rsid w:val="00985393"/>
    <w:rsid w:val="0099020D"/>
    <w:rsid w:val="009A0C24"/>
    <w:rsid w:val="009A54A7"/>
    <w:rsid w:val="009C4EF3"/>
    <w:rsid w:val="009D20FB"/>
    <w:rsid w:val="009D217A"/>
    <w:rsid w:val="009F48FB"/>
    <w:rsid w:val="00A0441F"/>
    <w:rsid w:val="00A15DA8"/>
    <w:rsid w:val="00A213BA"/>
    <w:rsid w:val="00A31D3F"/>
    <w:rsid w:val="00A34981"/>
    <w:rsid w:val="00A34F4F"/>
    <w:rsid w:val="00A37788"/>
    <w:rsid w:val="00A47D4C"/>
    <w:rsid w:val="00A6239A"/>
    <w:rsid w:val="00A74351"/>
    <w:rsid w:val="00A853C8"/>
    <w:rsid w:val="00A901E2"/>
    <w:rsid w:val="00A95C83"/>
    <w:rsid w:val="00A961FC"/>
    <w:rsid w:val="00A970D3"/>
    <w:rsid w:val="00AA185E"/>
    <w:rsid w:val="00AA5F4C"/>
    <w:rsid w:val="00AB0E01"/>
    <w:rsid w:val="00AB6DD1"/>
    <w:rsid w:val="00AE3FC0"/>
    <w:rsid w:val="00AE7541"/>
    <w:rsid w:val="00B00F1C"/>
    <w:rsid w:val="00B02D04"/>
    <w:rsid w:val="00B047FC"/>
    <w:rsid w:val="00B07DA4"/>
    <w:rsid w:val="00B43060"/>
    <w:rsid w:val="00B43FAE"/>
    <w:rsid w:val="00B47906"/>
    <w:rsid w:val="00B47BBC"/>
    <w:rsid w:val="00B50B9B"/>
    <w:rsid w:val="00B83D52"/>
    <w:rsid w:val="00B93C7B"/>
    <w:rsid w:val="00B9661D"/>
    <w:rsid w:val="00BC1071"/>
    <w:rsid w:val="00BC456B"/>
    <w:rsid w:val="00BD0056"/>
    <w:rsid w:val="00BE20A1"/>
    <w:rsid w:val="00BE3688"/>
    <w:rsid w:val="00BF04C9"/>
    <w:rsid w:val="00C03AC8"/>
    <w:rsid w:val="00C06C5F"/>
    <w:rsid w:val="00C12922"/>
    <w:rsid w:val="00C15CC5"/>
    <w:rsid w:val="00C34167"/>
    <w:rsid w:val="00C60BD4"/>
    <w:rsid w:val="00C729DB"/>
    <w:rsid w:val="00CB594C"/>
    <w:rsid w:val="00CC23F1"/>
    <w:rsid w:val="00CC51DB"/>
    <w:rsid w:val="00CC75A8"/>
    <w:rsid w:val="00CE01B4"/>
    <w:rsid w:val="00D03859"/>
    <w:rsid w:val="00D03D8A"/>
    <w:rsid w:val="00D05E51"/>
    <w:rsid w:val="00D061B4"/>
    <w:rsid w:val="00D1572F"/>
    <w:rsid w:val="00D20B01"/>
    <w:rsid w:val="00D21462"/>
    <w:rsid w:val="00D24689"/>
    <w:rsid w:val="00D25BB3"/>
    <w:rsid w:val="00D31537"/>
    <w:rsid w:val="00D33D6D"/>
    <w:rsid w:val="00D356CE"/>
    <w:rsid w:val="00D4008A"/>
    <w:rsid w:val="00D443AF"/>
    <w:rsid w:val="00D47007"/>
    <w:rsid w:val="00D56ED1"/>
    <w:rsid w:val="00D740FE"/>
    <w:rsid w:val="00D7678C"/>
    <w:rsid w:val="00D772F8"/>
    <w:rsid w:val="00D924BE"/>
    <w:rsid w:val="00D9379E"/>
    <w:rsid w:val="00DA1282"/>
    <w:rsid w:val="00DB456A"/>
    <w:rsid w:val="00DE49B6"/>
    <w:rsid w:val="00DF3E30"/>
    <w:rsid w:val="00E0413C"/>
    <w:rsid w:val="00E046FD"/>
    <w:rsid w:val="00E0748C"/>
    <w:rsid w:val="00E07E65"/>
    <w:rsid w:val="00E203F4"/>
    <w:rsid w:val="00E27521"/>
    <w:rsid w:val="00E436D0"/>
    <w:rsid w:val="00E454A6"/>
    <w:rsid w:val="00E52E51"/>
    <w:rsid w:val="00E54EDD"/>
    <w:rsid w:val="00E56629"/>
    <w:rsid w:val="00E71941"/>
    <w:rsid w:val="00E76045"/>
    <w:rsid w:val="00E773D1"/>
    <w:rsid w:val="00E80BC3"/>
    <w:rsid w:val="00E81172"/>
    <w:rsid w:val="00E875AF"/>
    <w:rsid w:val="00E956F1"/>
    <w:rsid w:val="00EA53E6"/>
    <w:rsid w:val="00EA7167"/>
    <w:rsid w:val="00EB3F54"/>
    <w:rsid w:val="00EC4FC9"/>
    <w:rsid w:val="00ED707D"/>
    <w:rsid w:val="00EE0990"/>
    <w:rsid w:val="00EE7F16"/>
    <w:rsid w:val="00EF0679"/>
    <w:rsid w:val="00EF0C67"/>
    <w:rsid w:val="00F030D0"/>
    <w:rsid w:val="00F22D83"/>
    <w:rsid w:val="00F247B1"/>
    <w:rsid w:val="00F6165F"/>
    <w:rsid w:val="00F6292C"/>
    <w:rsid w:val="00F96493"/>
    <w:rsid w:val="00F97006"/>
    <w:rsid w:val="00FA7BF9"/>
    <w:rsid w:val="00FB28DD"/>
    <w:rsid w:val="00FC5F39"/>
    <w:rsid w:val="00FD0EA4"/>
    <w:rsid w:val="00FD230E"/>
    <w:rsid w:val="00FD54DE"/>
    <w:rsid w:val="00FD6069"/>
    <w:rsid w:val="00FE1DAF"/>
    <w:rsid w:val="00FF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6DEA5C08"/>
  <w15:docId w15:val="{CC74DFA8-6EE1-4596-96F8-FEDA36A1C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avaden">
    <w:name w:val="Normal"/>
    <w:qFormat/>
    <w:rsid w:val="00814AA7"/>
    <w:pPr>
      <w:spacing w:line="300" w:lineRule="atLeast"/>
      <w:jc w:val="both"/>
    </w:pPr>
    <w:rPr>
      <w:rFonts w:ascii="Trebuchet MS" w:hAnsi="Trebuchet MS"/>
      <w:color w:val="6D6E70"/>
      <w:sz w:val="22"/>
    </w:rPr>
  </w:style>
  <w:style w:type="paragraph" w:styleId="Naslov1">
    <w:name w:val="heading 1"/>
    <w:basedOn w:val="Navaden"/>
    <w:next w:val="Navaden"/>
    <w:qFormat/>
    <w:rsid w:val="00695DE3"/>
    <w:pPr>
      <w:keepNext/>
      <w:spacing w:before="400" w:after="340"/>
      <w:outlineLvl w:val="0"/>
    </w:pPr>
    <w:rPr>
      <w:rFonts w:cs="Arial"/>
      <w:b/>
      <w:bCs/>
      <w:kern w:val="32"/>
      <w:sz w:val="34"/>
      <w:szCs w:val="32"/>
    </w:rPr>
  </w:style>
  <w:style w:type="paragraph" w:styleId="Naslov2">
    <w:name w:val="heading 2"/>
    <w:basedOn w:val="Navaden"/>
    <w:next w:val="Navaden"/>
    <w:qFormat/>
    <w:rsid w:val="00695DE3"/>
    <w:pPr>
      <w:keepNext/>
      <w:spacing w:before="280" w:after="280"/>
      <w:outlineLvl w:val="1"/>
    </w:pPr>
    <w:rPr>
      <w:rFonts w:cs="Arial"/>
      <w:b/>
      <w:bCs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695DE3"/>
    <w:pPr>
      <w:keepNext/>
      <w:spacing w:before="240" w:after="120"/>
      <w:outlineLvl w:val="2"/>
    </w:pPr>
    <w:rPr>
      <w:rFonts w:cs="Arial"/>
      <w:b/>
      <w:bCs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6A78E4"/>
    <w:rPr>
      <w:rFonts w:ascii="Arial Narrow" w:hAnsi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ptLeftLinespacingsingle">
    <w:name w:val="Style 6 pt Left Line spacing:  single"/>
    <w:basedOn w:val="Navaden"/>
    <w:rsid w:val="006A78E4"/>
    <w:pPr>
      <w:spacing w:line="240" w:lineRule="auto"/>
      <w:ind w:left="284"/>
      <w:jc w:val="left"/>
    </w:pPr>
    <w:rPr>
      <w:sz w:val="12"/>
    </w:rPr>
  </w:style>
  <w:style w:type="paragraph" w:customStyle="1" w:styleId="Style6ptLeftLinespacingsingle1">
    <w:name w:val="Style 6 pt Left Line spacing:  single1"/>
    <w:basedOn w:val="Navaden"/>
    <w:rsid w:val="00662073"/>
    <w:pPr>
      <w:spacing w:before="40" w:after="60" w:line="240" w:lineRule="auto"/>
      <w:ind w:left="113"/>
      <w:jc w:val="left"/>
    </w:pPr>
    <w:rPr>
      <w:sz w:val="12"/>
    </w:rPr>
  </w:style>
  <w:style w:type="paragraph" w:customStyle="1" w:styleId="Style10ptLeftLeft106cmLinespacingsingle">
    <w:name w:val="Style 10 pt Left Left:  106 cm Line spacing:  single"/>
    <w:basedOn w:val="Navaden"/>
    <w:rsid w:val="00313B24"/>
    <w:pPr>
      <w:spacing w:before="4" w:line="240" w:lineRule="auto"/>
      <w:ind w:left="601"/>
      <w:jc w:val="left"/>
    </w:pPr>
    <w:rPr>
      <w:sz w:val="20"/>
    </w:rPr>
  </w:style>
  <w:style w:type="paragraph" w:customStyle="1" w:styleId="Style10ptLeftLeft106cmLinespacingsingle1">
    <w:name w:val="Style 10 pt Left Left:  106 cm Line spacing:  single1"/>
    <w:basedOn w:val="Navaden"/>
    <w:rsid w:val="00313B24"/>
    <w:pPr>
      <w:spacing w:line="240" w:lineRule="auto"/>
      <w:ind w:left="726"/>
      <w:jc w:val="left"/>
    </w:pPr>
    <w:rPr>
      <w:sz w:val="20"/>
    </w:rPr>
  </w:style>
  <w:style w:type="paragraph" w:customStyle="1" w:styleId="Style10ptLeftLinespacingsingle">
    <w:name w:val="Style 10 pt Left Line spacing:  single"/>
    <w:basedOn w:val="Navaden"/>
    <w:rsid w:val="00662073"/>
    <w:pPr>
      <w:spacing w:line="240" w:lineRule="auto"/>
      <w:ind w:left="113"/>
      <w:jc w:val="left"/>
    </w:pPr>
    <w:rPr>
      <w:sz w:val="20"/>
    </w:rPr>
  </w:style>
  <w:style w:type="paragraph" w:styleId="Glava">
    <w:name w:val="header"/>
    <w:basedOn w:val="Navaden"/>
    <w:link w:val="GlavaZnak"/>
    <w:rsid w:val="00372FA6"/>
    <w:pPr>
      <w:tabs>
        <w:tab w:val="center" w:pos="4536"/>
        <w:tab w:val="right" w:pos="9072"/>
      </w:tabs>
    </w:pPr>
    <w:rPr>
      <w:sz w:val="16"/>
    </w:rPr>
  </w:style>
  <w:style w:type="paragraph" w:styleId="Noga">
    <w:name w:val="footer"/>
    <w:basedOn w:val="Navaden"/>
    <w:rsid w:val="003E293C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paragraph" w:customStyle="1" w:styleId="headertekst">
    <w:name w:val="header_tekst"/>
    <w:basedOn w:val="Style6ptLeftLinespacingsingle1"/>
    <w:rsid w:val="00205B36"/>
    <w:pPr>
      <w:spacing w:before="0" w:after="0"/>
      <w:jc w:val="right"/>
    </w:pPr>
    <w:rPr>
      <w:sz w:val="14"/>
      <w:szCs w:val="14"/>
    </w:rPr>
  </w:style>
  <w:style w:type="paragraph" w:customStyle="1" w:styleId="platnicafooter">
    <w:name w:val="platnica_footer"/>
    <w:basedOn w:val="Glava"/>
    <w:rsid w:val="00A901E2"/>
    <w:rPr>
      <w:sz w:val="18"/>
      <w:szCs w:val="18"/>
    </w:rPr>
  </w:style>
  <w:style w:type="paragraph" w:customStyle="1" w:styleId="nalepkeHEADING1">
    <w:name w:val="nalepke / HEADING 1"/>
    <w:basedOn w:val="Naslov3"/>
    <w:rsid w:val="0066079D"/>
    <w:pPr>
      <w:spacing w:before="60"/>
      <w:jc w:val="left"/>
    </w:pPr>
    <w:rPr>
      <w:color w:val="000000"/>
    </w:rPr>
  </w:style>
  <w:style w:type="paragraph" w:customStyle="1" w:styleId="nalepkenaslov">
    <w:name w:val="nalepke / naslov"/>
    <w:basedOn w:val="Navaden"/>
    <w:rsid w:val="001A4331"/>
    <w:pPr>
      <w:spacing w:before="120"/>
    </w:pPr>
    <w:rPr>
      <w:color w:val="000000"/>
      <w:sz w:val="20"/>
      <w:szCs w:val="22"/>
    </w:rPr>
  </w:style>
  <w:style w:type="paragraph" w:customStyle="1" w:styleId="nalepkepodnaslov">
    <w:name w:val="nalepke / podnaslov"/>
    <w:basedOn w:val="nalepkenaslov"/>
    <w:rsid w:val="001A4331"/>
    <w:pPr>
      <w:spacing w:before="0"/>
    </w:pPr>
    <w:rPr>
      <w:color w:val="6D6E70"/>
    </w:rPr>
  </w:style>
  <w:style w:type="character" w:customStyle="1" w:styleId="GlavaZnak">
    <w:name w:val="Glava Znak"/>
    <w:link w:val="Glava"/>
    <w:rsid w:val="001536FB"/>
    <w:rPr>
      <w:rFonts w:ascii="Trebuchet MS" w:hAnsi="Trebuchet MS"/>
      <w:color w:val="6D6E70"/>
      <w:sz w:val="16"/>
      <w:lang w:val="sl-SI" w:eastAsia="sl-SI" w:bidi="ar-SA"/>
    </w:rPr>
  </w:style>
  <w:style w:type="paragraph" w:customStyle="1" w:styleId="Normaltekst">
    <w:name w:val="Normal tekst"/>
    <w:basedOn w:val="Navaden"/>
    <w:rsid w:val="00695DE3"/>
    <w:rPr>
      <w:rFonts w:ascii="Times New Roman" w:hAnsi="Times New Roman"/>
    </w:rPr>
  </w:style>
  <w:style w:type="paragraph" w:customStyle="1" w:styleId="platnicanaslov">
    <w:name w:val="platnica / naslov"/>
    <w:basedOn w:val="nalepkenaslov"/>
    <w:rsid w:val="007818CA"/>
    <w:pPr>
      <w:framePr w:hSpace="141" w:wrap="around" w:hAnchor="margin" w:y="-885"/>
    </w:pPr>
    <w:rPr>
      <w:sz w:val="22"/>
    </w:rPr>
  </w:style>
  <w:style w:type="paragraph" w:customStyle="1" w:styleId="platnicapodnaslov">
    <w:name w:val="platnica / podnaslov"/>
    <w:basedOn w:val="nalepkepodnaslov"/>
    <w:rsid w:val="007818CA"/>
    <w:pPr>
      <w:framePr w:hSpace="141" w:wrap="around" w:hAnchor="margin" w:y="-885"/>
    </w:pPr>
    <w:rPr>
      <w:sz w:val="22"/>
    </w:rPr>
  </w:style>
  <w:style w:type="paragraph" w:customStyle="1" w:styleId="platnicaheading2">
    <w:name w:val="platnica / heading 2"/>
    <w:basedOn w:val="Naslov3"/>
    <w:rsid w:val="007818CA"/>
    <w:pPr>
      <w:spacing w:before="0" w:after="0"/>
    </w:pPr>
  </w:style>
  <w:style w:type="paragraph" w:customStyle="1" w:styleId="Platnicaheading1">
    <w:name w:val="Platnica / heading 1"/>
    <w:basedOn w:val="platnicaheading2"/>
    <w:rsid w:val="00052A4A"/>
    <w:pPr>
      <w:outlineLvl w:val="9"/>
    </w:pPr>
    <w:rPr>
      <w:sz w:val="40"/>
    </w:rPr>
  </w:style>
  <w:style w:type="table" w:styleId="Tabelaelegantna">
    <w:name w:val="Table Elegant"/>
    <w:basedOn w:val="Navadnatabela"/>
    <w:rsid w:val="001C41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lvis\My%20Documents\IBE\CELOSTNA_GRAFI&#268;NA_PODOBA\PRISTOP_CGP\GRADIVO_2006.01.19_Company%20Profile_Predloge\projektna_dokumentacij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projektna_dokumentacija.dot</Template>
  <TotalTime>156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Renderspace, d.o.o.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Štemberger</dc:creator>
  <cp:keywords/>
  <dc:description/>
  <cp:lastModifiedBy>Elvis Štemberger</cp:lastModifiedBy>
  <cp:revision>27</cp:revision>
  <cp:lastPrinted>2026-05-31T12:15:00Z</cp:lastPrinted>
  <dcterms:created xsi:type="dcterms:W3CDTF">2024-07-11T16:06:00Z</dcterms:created>
  <dcterms:modified xsi:type="dcterms:W3CDTF">2026-05-31T12:17:00Z</dcterms:modified>
</cp:coreProperties>
</file>